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AD0F55" w:rsidRDefault="004E122C" w:rsidP="004E122C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4F581694" w:rsidR="00B1680F" w:rsidRPr="00AD0F55" w:rsidRDefault="00AD0F55" w:rsidP="00B1680F">
            <w:r w:rsidRPr="00AD0F55">
              <w:rPr>
                <w:rFonts w:cs="Arial"/>
              </w:rPr>
              <w:t>Sanierung und Erweiterung der Turnhalle Südwest; Los 7 - Putzarbeiten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AD0F55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AD0F55" w:rsidRDefault="00B1680F" w:rsidP="00B1680F">
            <w:pPr>
              <w:rPr>
                <w:sz w:val="16"/>
                <w:szCs w:val="16"/>
              </w:rPr>
            </w:pPr>
            <w:r w:rsidRPr="00AD0F55">
              <w:rPr>
                <w:sz w:val="16"/>
                <w:szCs w:val="16"/>
              </w:rPr>
              <w:t>Leistung</w:t>
            </w:r>
          </w:p>
        </w:tc>
      </w:tr>
      <w:tr w:rsidR="00B644ED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7F36293C" w:rsidR="00B644ED" w:rsidRPr="00163E28" w:rsidRDefault="00B644ED" w:rsidP="00B644ED">
            <w:r>
              <w:rPr>
                <w:rFonts w:cs="Arial"/>
              </w:rPr>
              <w:t>90.5/2026/SanErwTHSW-L</w:t>
            </w:r>
            <w:r w:rsidR="00AD0F55">
              <w:rPr>
                <w:rFonts w:cs="Arial"/>
              </w:rPr>
              <w:t>7</w:t>
            </w:r>
            <w:r>
              <w:rPr>
                <w:rFonts w:cs="Arial"/>
              </w:rPr>
              <w:t>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160A4E36" w:rsidR="00B644ED" w:rsidRPr="00AD0F55" w:rsidRDefault="00AD0F55" w:rsidP="00B644ED">
            <w:r w:rsidRPr="00AD0F55">
              <w:rPr>
                <w:rFonts w:cs="Arial"/>
              </w:rPr>
              <w:t>Los 7 - Gewerk: Putzarbeiten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 w:rsidR="00AD0F55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D0F5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D0F5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0F5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D0F5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AD0F55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AD0F5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AD0F5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0F5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D0F5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D0F5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AD0F5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D0F5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AD0F55"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AD0F55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D0F5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="00AD0F5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D0F5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="00AD0F55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zcrnu+hoSVqf6sr17PRAsyIXVOpTX0XvnpMhKymuIiM3+86MonmpkJPtIUCGPEQ3Y3ELtnAIO6khMlazcg+Yg==" w:salt="EmqpRW3qgK4OPMsZD718zg=="/>
  <w:defaultTabStop w:val="709"/>
  <w:autoHyphenation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0BE7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7F70CA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F55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4ED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171E4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560"/>
    <w:rsid w:val="00F808BF"/>
    <w:rsid w:val="00F80C34"/>
    <w:rsid w:val="00F85D5D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878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14</cp:revision>
  <cp:lastPrinted>2024-12-16T09:26:00Z</cp:lastPrinted>
  <dcterms:created xsi:type="dcterms:W3CDTF">2026-06-09T13:44:00Z</dcterms:created>
  <dcterms:modified xsi:type="dcterms:W3CDTF">2026-06-19T10:53:00Z</dcterms:modified>
</cp:coreProperties>
</file>